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513BD" w14:textId="77777777" w:rsidR="00915F13" w:rsidRDefault="00915F13" w:rsidP="00915F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Oliver PYGBURN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8131DB1" w14:textId="77777777" w:rsidR="00915F13" w:rsidRDefault="00915F13" w:rsidP="00915F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Worksop</w:t>
      </w:r>
      <w:proofErr w:type="spellEnd"/>
      <w:r>
        <w:rPr>
          <w:rFonts w:cs="Times New Roman"/>
          <w:szCs w:val="24"/>
        </w:rPr>
        <w:t>, Nottinghamshire. Gentleman.</w:t>
      </w:r>
    </w:p>
    <w:p w14:paraId="0066D596" w14:textId="77777777" w:rsidR="00915F13" w:rsidRDefault="00915F13" w:rsidP="00915F13">
      <w:pPr>
        <w:pStyle w:val="NoSpacing"/>
        <w:rPr>
          <w:rFonts w:cs="Times New Roman"/>
          <w:szCs w:val="24"/>
        </w:rPr>
      </w:pPr>
    </w:p>
    <w:p w14:paraId="041C9D82" w14:textId="77777777" w:rsidR="00915F13" w:rsidRDefault="00915F13" w:rsidP="00915F13">
      <w:pPr>
        <w:pStyle w:val="NoSpacing"/>
        <w:rPr>
          <w:rFonts w:cs="Times New Roman"/>
          <w:szCs w:val="24"/>
        </w:rPr>
      </w:pPr>
    </w:p>
    <w:p w14:paraId="58D338AD" w14:textId="77777777" w:rsidR="00915F13" w:rsidRDefault="00915F13" w:rsidP="00915F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Margaret(q.v.)</w:t>
      </w:r>
    </w:p>
    <w:p w14:paraId="3A3232C1" w14:textId="77777777" w:rsidR="00915F13" w:rsidRDefault="00915F13" w:rsidP="00915F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2D1EB02" w14:textId="77777777" w:rsidR="00915F13" w:rsidRDefault="00915F13" w:rsidP="00915F13">
      <w:pPr>
        <w:pStyle w:val="NoSpacing"/>
        <w:rPr>
          <w:rFonts w:cs="Times New Roman"/>
          <w:szCs w:val="24"/>
        </w:rPr>
      </w:pPr>
    </w:p>
    <w:p w14:paraId="3A317DD9" w14:textId="77777777" w:rsidR="00915F13" w:rsidRDefault="00915F13" w:rsidP="00915F13">
      <w:pPr>
        <w:pStyle w:val="NoSpacing"/>
        <w:rPr>
          <w:rFonts w:cs="Times New Roman"/>
          <w:szCs w:val="24"/>
        </w:rPr>
      </w:pPr>
    </w:p>
    <w:p w14:paraId="17B5CAAC" w14:textId="77777777" w:rsidR="00915F13" w:rsidRDefault="00915F13" w:rsidP="00915F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Sir Charles </w:t>
      </w:r>
      <w:proofErr w:type="spellStart"/>
      <w:r>
        <w:rPr>
          <w:rFonts w:cs="Times New Roman"/>
          <w:szCs w:val="24"/>
        </w:rPr>
        <w:t>Pylkyngton</w:t>
      </w:r>
      <w:proofErr w:type="spellEnd"/>
      <w:r>
        <w:rPr>
          <w:rFonts w:cs="Times New Roman"/>
          <w:szCs w:val="24"/>
        </w:rPr>
        <w:t>(q.v.) brought a plaint of trespass and taking a</w:t>
      </w:r>
    </w:p>
    <w:p w14:paraId="342CDDFC" w14:textId="77777777" w:rsidR="00915F13" w:rsidRDefault="00915F13" w:rsidP="00915F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servant against them.   (ibid.)</w:t>
      </w:r>
    </w:p>
    <w:p w14:paraId="384CDA8C" w14:textId="77777777" w:rsidR="00915F13" w:rsidRDefault="00915F13" w:rsidP="00915F13">
      <w:pPr>
        <w:pStyle w:val="NoSpacing"/>
        <w:rPr>
          <w:rFonts w:cs="Times New Roman"/>
          <w:szCs w:val="24"/>
        </w:rPr>
      </w:pPr>
    </w:p>
    <w:p w14:paraId="77690A11" w14:textId="77777777" w:rsidR="00915F13" w:rsidRDefault="00915F13" w:rsidP="00915F13">
      <w:pPr>
        <w:pStyle w:val="NoSpacing"/>
        <w:rPr>
          <w:rFonts w:cs="Times New Roman"/>
          <w:szCs w:val="24"/>
        </w:rPr>
      </w:pPr>
    </w:p>
    <w:p w14:paraId="13B42CE2" w14:textId="77777777" w:rsidR="00915F13" w:rsidRDefault="00915F13" w:rsidP="00915F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April 2023</w:t>
      </w:r>
    </w:p>
    <w:p w14:paraId="022A93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4E7DD" w14:textId="77777777" w:rsidR="00915F13" w:rsidRDefault="00915F13" w:rsidP="009139A6">
      <w:r>
        <w:separator/>
      </w:r>
    </w:p>
  </w:endnote>
  <w:endnote w:type="continuationSeparator" w:id="0">
    <w:p w14:paraId="0B4F7187" w14:textId="77777777" w:rsidR="00915F13" w:rsidRDefault="00915F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19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A64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B3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CD709" w14:textId="77777777" w:rsidR="00915F13" w:rsidRDefault="00915F13" w:rsidP="009139A6">
      <w:r>
        <w:separator/>
      </w:r>
    </w:p>
  </w:footnote>
  <w:footnote w:type="continuationSeparator" w:id="0">
    <w:p w14:paraId="38B201CA" w14:textId="77777777" w:rsidR="00915F13" w:rsidRDefault="00915F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EDD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5BF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B4A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13"/>
    <w:rsid w:val="000666E0"/>
    <w:rsid w:val="002510B7"/>
    <w:rsid w:val="005C130B"/>
    <w:rsid w:val="00826F5C"/>
    <w:rsid w:val="009139A6"/>
    <w:rsid w:val="00915F13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9F3E2"/>
  <w15:chartTrackingRefBased/>
  <w15:docId w15:val="{F5E466D3-611D-4599-AAFF-FA0EA9EB8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15F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2023-07-12T20:41:00Z</dcterms:created>
  <dcterms:modified xsi:type="dcterms:W3CDTF">2023-07-12T20:42:00Z</dcterms:modified>
</cp:coreProperties>
</file>